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C31C0" w14:textId="323D72B9" w:rsidR="008869F0" w:rsidRDefault="009349D1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马克思主义学院社会实践（课外教学）项目</w:t>
      </w:r>
      <w:r w:rsidR="00856CD0">
        <w:rPr>
          <w:rFonts w:hint="eastAsia"/>
          <w:b/>
          <w:bCs/>
          <w:sz w:val="30"/>
          <w:szCs w:val="30"/>
        </w:rPr>
        <w:t>（图书馆）</w:t>
      </w:r>
    </w:p>
    <w:tbl>
      <w:tblPr>
        <w:tblStyle w:val="a7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993"/>
        <w:gridCol w:w="1913"/>
        <w:gridCol w:w="1324"/>
        <w:gridCol w:w="641"/>
      </w:tblGrid>
      <w:tr w:rsidR="008869F0" w14:paraId="7DBC4063" w14:textId="77777777">
        <w:trPr>
          <w:trHeight w:val="645"/>
        </w:trPr>
        <w:tc>
          <w:tcPr>
            <w:tcW w:w="1217" w:type="dxa"/>
          </w:tcPr>
          <w:p w14:paraId="660D525D" w14:textId="77777777" w:rsidR="008869F0" w:rsidRDefault="009349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学院名称</w:t>
            </w:r>
          </w:p>
        </w:tc>
        <w:tc>
          <w:tcPr>
            <w:tcW w:w="1217" w:type="dxa"/>
          </w:tcPr>
          <w:p w14:paraId="281D9BCB" w14:textId="77777777" w:rsidR="008869F0" w:rsidRDefault="009349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1217" w:type="dxa"/>
          </w:tcPr>
          <w:p w14:paraId="12EE902B" w14:textId="77777777" w:rsidR="008869F0" w:rsidRDefault="009349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组织名称</w:t>
            </w:r>
          </w:p>
        </w:tc>
        <w:tc>
          <w:tcPr>
            <w:tcW w:w="993" w:type="dxa"/>
          </w:tcPr>
          <w:p w14:paraId="651D77CB" w14:textId="77777777" w:rsidR="008869F0" w:rsidRDefault="009349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项目内容</w:t>
            </w:r>
          </w:p>
        </w:tc>
        <w:tc>
          <w:tcPr>
            <w:tcW w:w="1913" w:type="dxa"/>
          </w:tcPr>
          <w:p w14:paraId="36898D19" w14:textId="77777777" w:rsidR="008869F0" w:rsidRDefault="009349D1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项目目的</w:t>
            </w:r>
          </w:p>
        </w:tc>
        <w:tc>
          <w:tcPr>
            <w:tcW w:w="1324" w:type="dxa"/>
          </w:tcPr>
          <w:p w14:paraId="55F6D691" w14:textId="77777777" w:rsidR="008869F0" w:rsidRDefault="009349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项目时长</w:t>
            </w:r>
          </w:p>
        </w:tc>
        <w:tc>
          <w:tcPr>
            <w:tcW w:w="641" w:type="dxa"/>
          </w:tcPr>
          <w:p w14:paraId="79925463" w14:textId="77777777" w:rsidR="008869F0" w:rsidRDefault="009349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</w:t>
            </w:r>
          </w:p>
        </w:tc>
      </w:tr>
      <w:tr w:rsidR="008869F0" w14:paraId="6CE6B065" w14:textId="77777777">
        <w:trPr>
          <w:trHeight w:val="645"/>
        </w:trPr>
        <w:tc>
          <w:tcPr>
            <w:tcW w:w="1217" w:type="dxa"/>
          </w:tcPr>
          <w:p w14:paraId="39FF21DB" w14:textId="77777777" w:rsidR="008869F0" w:rsidRDefault="00125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图书馆</w:t>
            </w:r>
          </w:p>
        </w:tc>
        <w:tc>
          <w:tcPr>
            <w:tcW w:w="1217" w:type="dxa"/>
          </w:tcPr>
          <w:p w14:paraId="0BC2AD32" w14:textId="77777777" w:rsidR="008869F0" w:rsidRDefault="00125625" w:rsidP="0012562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图书馆志愿服务</w:t>
            </w:r>
          </w:p>
        </w:tc>
        <w:tc>
          <w:tcPr>
            <w:tcW w:w="1217" w:type="dxa"/>
          </w:tcPr>
          <w:p w14:paraId="467B1A73" w14:textId="77777777" w:rsidR="008869F0" w:rsidRDefault="00125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图书馆、紫云读书社</w:t>
            </w:r>
          </w:p>
        </w:tc>
        <w:tc>
          <w:tcPr>
            <w:tcW w:w="993" w:type="dxa"/>
          </w:tcPr>
          <w:p w14:paraId="7BB28BF5" w14:textId="77777777" w:rsidR="008869F0" w:rsidRDefault="0012562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志愿服务：收书整架、资料整理、阅读推广</w:t>
            </w:r>
          </w:p>
        </w:tc>
        <w:tc>
          <w:tcPr>
            <w:tcW w:w="1913" w:type="dxa"/>
          </w:tcPr>
          <w:p w14:paraId="0BB04293" w14:textId="77777777" w:rsidR="008869F0" w:rsidRPr="001C6259" w:rsidRDefault="001C6259" w:rsidP="001C6259">
            <w:pPr>
              <w:jc w:val="center"/>
              <w:rPr>
                <w:sz w:val="24"/>
              </w:rPr>
            </w:pPr>
            <w:r w:rsidRPr="001C6259">
              <w:rPr>
                <w:rFonts w:hint="eastAsia"/>
                <w:sz w:val="24"/>
              </w:rPr>
              <w:t>协助图书馆做好读者管理、阅读推广和志愿者工作。</w:t>
            </w:r>
            <w:r>
              <w:rPr>
                <w:rFonts w:ascii="宋体" w:eastAsia="宋体" w:hAnsi="宋体" w:cs="宋体" w:hint="eastAsia"/>
                <w:sz w:val="24"/>
              </w:rPr>
              <w:t>鼓励大学生增强社会责任感，服务社会</w:t>
            </w:r>
          </w:p>
        </w:tc>
        <w:tc>
          <w:tcPr>
            <w:tcW w:w="1324" w:type="dxa"/>
          </w:tcPr>
          <w:p w14:paraId="03F6AB97" w14:textId="77777777" w:rsidR="008869F0" w:rsidRDefault="001C62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至少</w:t>
            </w:r>
            <w:r w:rsidR="009349D1">
              <w:rPr>
                <w:rFonts w:hint="eastAsia"/>
                <w:sz w:val="24"/>
              </w:rPr>
              <w:t>每周</w:t>
            </w:r>
            <w:r>
              <w:rPr>
                <w:rFonts w:hint="eastAsia"/>
                <w:sz w:val="24"/>
              </w:rPr>
              <w:t>1</w:t>
            </w:r>
            <w:r w:rsidR="009349D1">
              <w:rPr>
                <w:rFonts w:hint="eastAsia"/>
                <w:sz w:val="24"/>
              </w:rPr>
              <w:t>次，每次</w:t>
            </w:r>
            <w:r>
              <w:rPr>
                <w:sz w:val="24"/>
              </w:rPr>
              <w:t>90</w:t>
            </w:r>
            <w:r w:rsidR="009349D1">
              <w:rPr>
                <w:rFonts w:hint="eastAsia"/>
                <w:sz w:val="24"/>
              </w:rPr>
              <w:t>分钟</w:t>
            </w:r>
          </w:p>
          <w:p w14:paraId="29217D73" w14:textId="77777777" w:rsidR="008869F0" w:rsidRDefault="009349D1" w:rsidP="001C62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="001C6259"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-16</w:t>
            </w:r>
            <w:r>
              <w:rPr>
                <w:rFonts w:hint="eastAsia"/>
                <w:sz w:val="24"/>
              </w:rPr>
              <w:t>周）</w:t>
            </w:r>
          </w:p>
        </w:tc>
        <w:tc>
          <w:tcPr>
            <w:tcW w:w="641" w:type="dxa"/>
          </w:tcPr>
          <w:p w14:paraId="04D66418" w14:textId="77777777" w:rsidR="008869F0" w:rsidRDefault="008869F0">
            <w:pPr>
              <w:jc w:val="center"/>
              <w:rPr>
                <w:sz w:val="24"/>
              </w:rPr>
            </w:pPr>
          </w:p>
          <w:p w14:paraId="2FCAB2DA" w14:textId="2808BD03" w:rsidR="008869F0" w:rsidRDefault="00856CD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通过</w:t>
            </w:r>
          </w:p>
          <w:p w14:paraId="0E3C2FA3" w14:textId="77777777" w:rsidR="008869F0" w:rsidRDefault="008869F0">
            <w:pPr>
              <w:jc w:val="center"/>
              <w:rPr>
                <w:sz w:val="24"/>
              </w:rPr>
            </w:pPr>
          </w:p>
          <w:p w14:paraId="35FC3CE8" w14:textId="77777777" w:rsidR="008869F0" w:rsidRDefault="008869F0">
            <w:pPr>
              <w:jc w:val="center"/>
              <w:rPr>
                <w:sz w:val="24"/>
              </w:rPr>
            </w:pPr>
          </w:p>
          <w:p w14:paraId="28B96F11" w14:textId="77777777" w:rsidR="008869F0" w:rsidRDefault="008869F0">
            <w:pPr>
              <w:jc w:val="center"/>
              <w:rPr>
                <w:sz w:val="24"/>
              </w:rPr>
            </w:pPr>
          </w:p>
        </w:tc>
      </w:tr>
    </w:tbl>
    <w:p w14:paraId="690A0EFF" w14:textId="77777777" w:rsidR="008869F0" w:rsidRDefault="008869F0">
      <w:pPr>
        <w:rPr>
          <w:rFonts w:ascii="宋体" w:hAnsi="宋体"/>
          <w:sz w:val="24"/>
        </w:rPr>
      </w:pPr>
    </w:p>
    <w:p w14:paraId="41EE33AA" w14:textId="77777777" w:rsidR="008869F0" w:rsidRDefault="008869F0">
      <w:pPr>
        <w:rPr>
          <w:rFonts w:ascii="宋体" w:hAnsi="宋体"/>
          <w:sz w:val="24"/>
        </w:rPr>
      </w:pPr>
    </w:p>
    <w:p w14:paraId="6A40D13B" w14:textId="77777777" w:rsidR="008869F0" w:rsidRDefault="008869F0">
      <w:pPr>
        <w:rPr>
          <w:rFonts w:ascii="宋体" w:hAnsi="宋体"/>
          <w:sz w:val="24"/>
        </w:rPr>
      </w:pPr>
    </w:p>
    <w:p w14:paraId="53A7A16B" w14:textId="77777777" w:rsidR="008869F0" w:rsidRDefault="008869F0">
      <w:pPr>
        <w:rPr>
          <w:rFonts w:ascii="宋体" w:hAnsi="宋体"/>
          <w:sz w:val="24"/>
        </w:rPr>
      </w:pPr>
    </w:p>
    <w:p w14:paraId="60E86FAB" w14:textId="77777777" w:rsidR="008869F0" w:rsidRDefault="008869F0">
      <w:pPr>
        <w:rPr>
          <w:rFonts w:ascii="宋体" w:hAnsi="宋体"/>
          <w:sz w:val="24"/>
        </w:rPr>
      </w:pPr>
    </w:p>
    <w:p w14:paraId="5010DF3E" w14:textId="77777777" w:rsidR="008869F0" w:rsidRDefault="008869F0">
      <w:pPr>
        <w:rPr>
          <w:rFonts w:ascii="宋体" w:hAnsi="宋体"/>
          <w:sz w:val="24"/>
        </w:rPr>
      </w:pPr>
    </w:p>
    <w:p w14:paraId="32512B7C" w14:textId="77777777" w:rsidR="008869F0" w:rsidRDefault="008869F0">
      <w:pPr>
        <w:rPr>
          <w:rFonts w:ascii="宋体" w:hAnsi="宋体"/>
          <w:sz w:val="24"/>
        </w:rPr>
      </w:pPr>
    </w:p>
    <w:p w14:paraId="6EFE0557" w14:textId="77777777" w:rsidR="008869F0" w:rsidRDefault="008869F0">
      <w:pPr>
        <w:rPr>
          <w:rFonts w:ascii="宋体" w:hAnsi="宋体"/>
          <w:sz w:val="24"/>
        </w:rPr>
      </w:pPr>
      <w:bookmarkStart w:id="0" w:name="_GoBack"/>
      <w:bookmarkEnd w:id="0"/>
    </w:p>
    <w:p w14:paraId="221FDDE2" w14:textId="77777777" w:rsidR="008869F0" w:rsidRDefault="008869F0">
      <w:pPr>
        <w:rPr>
          <w:rFonts w:ascii="宋体" w:hAnsi="宋体"/>
          <w:sz w:val="24"/>
        </w:rPr>
      </w:pPr>
    </w:p>
    <w:sectPr w:rsidR="008869F0" w:rsidSect="008869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32C99" w14:textId="77777777" w:rsidR="00663143" w:rsidRDefault="00663143" w:rsidP="00AF47B3">
      <w:r>
        <w:separator/>
      </w:r>
    </w:p>
  </w:endnote>
  <w:endnote w:type="continuationSeparator" w:id="0">
    <w:p w14:paraId="0C42BC2F" w14:textId="77777777" w:rsidR="00663143" w:rsidRDefault="00663143" w:rsidP="00AF4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73356" w14:textId="77777777" w:rsidR="00663143" w:rsidRDefault="00663143" w:rsidP="00AF47B3">
      <w:r>
        <w:separator/>
      </w:r>
    </w:p>
  </w:footnote>
  <w:footnote w:type="continuationSeparator" w:id="0">
    <w:p w14:paraId="002B7133" w14:textId="77777777" w:rsidR="00663143" w:rsidRDefault="00663143" w:rsidP="00AF4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B5C210A"/>
    <w:multiLevelType w:val="singleLevel"/>
    <w:tmpl w:val="9B5C21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76B54731"/>
    <w:rsid w:val="00125625"/>
    <w:rsid w:val="00152AD0"/>
    <w:rsid w:val="001C6259"/>
    <w:rsid w:val="002B1855"/>
    <w:rsid w:val="0030137B"/>
    <w:rsid w:val="00476CAA"/>
    <w:rsid w:val="004B0047"/>
    <w:rsid w:val="00663143"/>
    <w:rsid w:val="006D32C4"/>
    <w:rsid w:val="0072568D"/>
    <w:rsid w:val="007519E2"/>
    <w:rsid w:val="00763429"/>
    <w:rsid w:val="00856CD0"/>
    <w:rsid w:val="008869F0"/>
    <w:rsid w:val="00910A14"/>
    <w:rsid w:val="009349D1"/>
    <w:rsid w:val="00991C92"/>
    <w:rsid w:val="00AB6C4E"/>
    <w:rsid w:val="00AF47B3"/>
    <w:rsid w:val="00CF3E61"/>
    <w:rsid w:val="00DE2253"/>
    <w:rsid w:val="00E45A51"/>
    <w:rsid w:val="060F1BEA"/>
    <w:rsid w:val="0B3D5280"/>
    <w:rsid w:val="0F616ECA"/>
    <w:rsid w:val="2A385B9F"/>
    <w:rsid w:val="2FC146E6"/>
    <w:rsid w:val="3520059B"/>
    <w:rsid w:val="39FE3D52"/>
    <w:rsid w:val="3D29326B"/>
    <w:rsid w:val="437C27DA"/>
    <w:rsid w:val="4678783D"/>
    <w:rsid w:val="4B822A7C"/>
    <w:rsid w:val="67951625"/>
    <w:rsid w:val="6D535020"/>
    <w:rsid w:val="76B54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102647"/>
  <w15:docId w15:val="{30A8B8FD-3216-4561-92DC-E3685D4A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8869F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8869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8869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8869F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列出段落1"/>
    <w:basedOn w:val="a"/>
    <w:qFormat/>
    <w:rsid w:val="008869F0"/>
    <w:pPr>
      <w:ind w:firstLineChars="200" w:firstLine="420"/>
    </w:pPr>
  </w:style>
  <w:style w:type="character" w:customStyle="1" w:styleId="a6">
    <w:name w:val="页眉 字符"/>
    <w:basedOn w:val="a0"/>
    <w:link w:val="a5"/>
    <w:qFormat/>
    <w:rsid w:val="008869F0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8869F0"/>
    <w:rPr>
      <w:kern w:val="2"/>
      <w:sz w:val="18"/>
      <w:szCs w:val="18"/>
    </w:rPr>
  </w:style>
  <w:style w:type="table" w:customStyle="1" w:styleId="10">
    <w:name w:val="网格型1"/>
    <w:basedOn w:val="a1"/>
    <w:uiPriority w:val="59"/>
    <w:qFormat/>
    <w:rsid w:val="008869F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8hey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85A465-487B-42B0-899B-C0E3E72DA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Maggie_mq</dc:creator>
  <cp:lastModifiedBy>汪卓然</cp:lastModifiedBy>
  <cp:revision>11</cp:revision>
  <dcterms:created xsi:type="dcterms:W3CDTF">2018-05-10T10:03:00Z</dcterms:created>
  <dcterms:modified xsi:type="dcterms:W3CDTF">2019-10-11T05:09:00Z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